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C81EE" w14:textId="77777777" w:rsidR="00E950C1" w:rsidRDefault="00E950C1" w:rsidP="00E950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UDE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fl.1456)</w:t>
      </w:r>
    </w:p>
    <w:p w14:paraId="1A615B3C" w14:textId="77777777" w:rsidR="00E950C1" w:rsidRDefault="00E950C1" w:rsidP="00E950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Saltash, Cornwall. Chaplain.</w:t>
      </w:r>
    </w:p>
    <w:p w14:paraId="23F5C31F" w14:textId="77777777" w:rsidR="00E950C1" w:rsidRDefault="00E950C1" w:rsidP="00E950C1">
      <w:pPr>
        <w:pStyle w:val="NoSpacing"/>
        <w:rPr>
          <w:rFonts w:cs="Times New Roman"/>
          <w:szCs w:val="24"/>
        </w:rPr>
      </w:pPr>
    </w:p>
    <w:p w14:paraId="264B4A30" w14:textId="77777777" w:rsidR="00E950C1" w:rsidRDefault="00E950C1" w:rsidP="00E950C1">
      <w:pPr>
        <w:pStyle w:val="NoSpacing"/>
        <w:rPr>
          <w:rFonts w:cs="Times New Roman"/>
          <w:szCs w:val="24"/>
        </w:rPr>
      </w:pPr>
    </w:p>
    <w:p w14:paraId="3169E9AE" w14:textId="77777777" w:rsidR="00E950C1" w:rsidRDefault="00E950C1" w:rsidP="00E950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Jun.</w:t>
      </w:r>
      <w:r>
        <w:rPr>
          <w:rFonts w:cs="Times New Roman"/>
          <w:szCs w:val="24"/>
        </w:rPr>
        <w:tab/>
        <w:t>1456</w:t>
      </w:r>
      <w:r>
        <w:rPr>
          <w:rFonts w:cs="Times New Roman"/>
          <w:szCs w:val="24"/>
        </w:rPr>
        <w:tab/>
        <w:t xml:space="preserve">He was pardoned of all felonies, murders, </w:t>
      </w:r>
      <w:proofErr w:type="spellStart"/>
      <w:r>
        <w:rPr>
          <w:rFonts w:cs="Times New Roman"/>
          <w:szCs w:val="24"/>
        </w:rPr>
        <w:t>trspasses</w:t>
      </w:r>
      <w:proofErr w:type="spellEnd"/>
      <w:r>
        <w:rPr>
          <w:rFonts w:cs="Times New Roman"/>
          <w:szCs w:val="24"/>
        </w:rPr>
        <w:t xml:space="preserve"> etc.</w:t>
      </w:r>
    </w:p>
    <w:p w14:paraId="473694AC" w14:textId="77777777" w:rsidR="00E950C1" w:rsidRDefault="00E950C1" w:rsidP="00E950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p.351)</w:t>
      </w:r>
    </w:p>
    <w:p w14:paraId="13F269DF" w14:textId="77777777" w:rsidR="00E950C1" w:rsidRDefault="00E950C1" w:rsidP="00E950C1">
      <w:pPr>
        <w:pStyle w:val="NoSpacing"/>
        <w:rPr>
          <w:rFonts w:cs="Times New Roman"/>
          <w:szCs w:val="24"/>
        </w:rPr>
      </w:pPr>
    </w:p>
    <w:p w14:paraId="55D44C41" w14:textId="77777777" w:rsidR="00E950C1" w:rsidRDefault="00E950C1" w:rsidP="00E950C1">
      <w:pPr>
        <w:pStyle w:val="NoSpacing"/>
        <w:rPr>
          <w:rFonts w:cs="Times New Roman"/>
          <w:szCs w:val="24"/>
        </w:rPr>
      </w:pPr>
    </w:p>
    <w:p w14:paraId="4C7E34F3" w14:textId="77777777" w:rsidR="00E950C1" w:rsidRDefault="00E950C1" w:rsidP="00E950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4EFA4C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2D7C8" w14:textId="77777777" w:rsidR="00E950C1" w:rsidRDefault="00E950C1" w:rsidP="009139A6">
      <w:r>
        <w:separator/>
      </w:r>
    </w:p>
  </w:endnote>
  <w:endnote w:type="continuationSeparator" w:id="0">
    <w:p w14:paraId="75639585" w14:textId="77777777" w:rsidR="00E950C1" w:rsidRDefault="00E950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0AA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EED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DE5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00117" w14:textId="77777777" w:rsidR="00E950C1" w:rsidRDefault="00E950C1" w:rsidP="009139A6">
      <w:r>
        <w:separator/>
      </w:r>
    </w:p>
  </w:footnote>
  <w:footnote w:type="continuationSeparator" w:id="0">
    <w:p w14:paraId="286B538C" w14:textId="77777777" w:rsidR="00E950C1" w:rsidRDefault="00E950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382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B9A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597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0C1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950C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DA97B"/>
  <w15:chartTrackingRefBased/>
  <w15:docId w15:val="{345DC3AC-0C59-4B6B-8B66-53051DDB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2024-05-14T21:08:00Z</dcterms:created>
  <dcterms:modified xsi:type="dcterms:W3CDTF">2024-05-14T21:09:00Z</dcterms:modified>
</cp:coreProperties>
</file>